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407" w:rsidRPr="0031548E" w:rsidRDefault="00087407" w:rsidP="00C502DE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1548E">
        <w:rPr>
          <w:rFonts w:ascii="Times New Roman" w:hAnsi="Times New Roman"/>
          <w:sz w:val="28"/>
          <w:szCs w:val="28"/>
          <w:lang w:val="uk-UA"/>
        </w:rPr>
        <w:t>Пояснювальна записка</w:t>
      </w:r>
    </w:p>
    <w:p w:rsidR="00087407" w:rsidRPr="0031548E" w:rsidRDefault="00087407" w:rsidP="009A73CD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31548E">
        <w:rPr>
          <w:rFonts w:ascii="Times New Roman" w:hAnsi="Times New Roman"/>
          <w:sz w:val="28"/>
          <w:szCs w:val="28"/>
          <w:lang w:val="uk-UA"/>
        </w:rPr>
        <w:t>Цифровий ресурс розроблений відповідно до чинної програми для загальноосвітніх навчальних закладів. Іноземні мови: 7-9 класи, Перун, 2005 та за підручником  Карп’юк О.Д. Англійська мова. – 7 клас, Лібра Терра. – 2012. -  207с.</w:t>
      </w:r>
    </w:p>
    <w:p w:rsidR="00087407" w:rsidRPr="0031548E" w:rsidRDefault="00087407" w:rsidP="009A73CD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1548E">
        <w:rPr>
          <w:rFonts w:ascii="Times New Roman" w:hAnsi="Times New Roman"/>
          <w:sz w:val="28"/>
          <w:szCs w:val="28"/>
          <w:lang w:val="uk-UA"/>
        </w:rPr>
        <w:t xml:space="preserve">Цифровий ресурс містить конспект уроку (6 сторінок) та презентацію (15 слайдів), матеріали для презентації підібрані таким чином, щоб зацікавити учнів, значна увага приділяється навичкам оволодіння граматики теперішнього доконаного часу, з цією метою на уроці використовується відеоролик та граматичні вправи.  </w:t>
      </w:r>
    </w:p>
    <w:p w:rsidR="00087407" w:rsidRPr="0031548E" w:rsidRDefault="00087407" w:rsidP="009A73CD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1548E">
        <w:rPr>
          <w:rFonts w:ascii="Times New Roman" w:hAnsi="Times New Roman"/>
          <w:bCs/>
          <w:sz w:val="28"/>
          <w:szCs w:val="28"/>
          <w:lang w:val="uk-UA"/>
        </w:rPr>
        <w:t xml:space="preserve">Дані  завдання </w:t>
      </w:r>
      <w:r w:rsidRPr="0031548E">
        <w:rPr>
          <w:rFonts w:ascii="Times New Roman" w:hAnsi="Times New Roman"/>
          <w:sz w:val="28"/>
          <w:szCs w:val="28"/>
          <w:lang w:val="uk-UA"/>
        </w:rPr>
        <w:t>можуть бути використані на уроках англійської мови у 7 класі, зокрема при проведенні уроків з теми ”У лікаря”.</w:t>
      </w:r>
    </w:p>
    <w:p w:rsidR="00087407" w:rsidRPr="0031548E" w:rsidRDefault="00087407" w:rsidP="009A73CD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87407" w:rsidRPr="0031548E" w:rsidRDefault="00087407" w:rsidP="00180957">
      <w:pPr>
        <w:spacing w:line="360" w:lineRule="auto"/>
        <w:jc w:val="both"/>
        <w:rPr>
          <w:lang w:val="uk-UA"/>
        </w:rPr>
      </w:pPr>
    </w:p>
    <w:sectPr w:rsidR="00087407" w:rsidRPr="0031548E" w:rsidSect="004D7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E7A55"/>
    <w:multiLevelType w:val="hybridMultilevel"/>
    <w:tmpl w:val="B9D005C4"/>
    <w:lvl w:ilvl="0" w:tplc="826CFC32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02DE"/>
    <w:rsid w:val="00087407"/>
    <w:rsid w:val="00105906"/>
    <w:rsid w:val="00180957"/>
    <w:rsid w:val="00265A65"/>
    <w:rsid w:val="0031548E"/>
    <w:rsid w:val="004A0E55"/>
    <w:rsid w:val="004D7550"/>
    <w:rsid w:val="005778B1"/>
    <w:rsid w:val="00593A93"/>
    <w:rsid w:val="005B7047"/>
    <w:rsid w:val="006F4828"/>
    <w:rsid w:val="00767636"/>
    <w:rsid w:val="0089185F"/>
    <w:rsid w:val="008D3751"/>
    <w:rsid w:val="009A73CD"/>
    <w:rsid w:val="009C2050"/>
    <w:rsid w:val="00BA584F"/>
    <w:rsid w:val="00C03333"/>
    <w:rsid w:val="00C502DE"/>
    <w:rsid w:val="00CE0FB6"/>
    <w:rsid w:val="00D601B6"/>
    <w:rsid w:val="00F7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2DE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438</Words>
  <Characters>250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9</cp:revision>
  <dcterms:created xsi:type="dcterms:W3CDTF">2015-02-16T06:39:00Z</dcterms:created>
  <dcterms:modified xsi:type="dcterms:W3CDTF">2015-02-23T10:48:00Z</dcterms:modified>
</cp:coreProperties>
</file>